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31AC" w14:textId="77777777" w:rsidR="005E0626" w:rsidRDefault="005E0626" w:rsidP="005E062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WARDE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d.ca.1483)</w:t>
      </w:r>
    </w:p>
    <w:p w14:paraId="329B903E" w14:textId="77777777" w:rsidR="005E0626" w:rsidRDefault="005E0626" w:rsidP="005E062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Buckton, Northamptonshire. Husbandman.</w:t>
      </w:r>
    </w:p>
    <w:p w14:paraId="14F95EA3" w14:textId="77777777" w:rsidR="005E0626" w:rsidRDefault="005E0626" w:rsidP="005E0626">
      <w:pPr>
        <w:pStyle w:val="NoSpacing"/>
        <w:jc w:val="both"/>
        <w:rPr>
          <w:rFonts w:cs="Times New Roman"/>
          <w:szCs w:val="24"/>
        </w:rPr>
      </w:pPr>
    </w:p>
    <w:p w14:paraId="3DB04AF6" w14:textId="77777777" w:rsidR="005E0626" w:rsidRDefault="005E0626" w:rsidP="005E0626">
      <w:pPr>
        <w:pStyle w:val="NoSpacing"/>
        <w:jc w:val="both"/>
        <w:rPr>
          <w:rFonts w:cs="Times New Roman"/>
          <w:szCs w:val="24"/>
        </w:rPr>
      </w:pPr>
    </w:p>
    <w:p w14:paraId="2F389E9A" w14:textId="77777777" w:rsidR="005E0626" w:rsidRDefault="005E0626" w:rsidP="005E062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died in or before this time.</w:t>
      </w:r>
    </w:p>
    <w:p w14:paraId="2A294E9E" w14:textId="77777777" w:rsidR="005E0626" w:rsidRDefault="005E0626" w:rsidP="005E062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DB9C09E" w14:textId="77777777" w:rsidR="005E0626" w:rsidRDefault="005E0626" w:rsidP="005E0626">
      <w:pPr>
        <w:pStyle w:val="NoSpacing"/>
        <w:jc w:val="both"/>
        <w:rPr>
          <w:rFonts w:cs="Times New Roman"/>
          <w:szCs w:val="24"/>
        </w:rPr>
      </w:pPr>
    </w:p>
    <w:p w14:paraId="2A1F303C" w14:textId="77777777" w:rsidR="005E0626" w:rsidRDefault="005E0626" w:rsidP="005E0626">
      <w:pPr>
        <w:pStyle w:val="NoSpacing"/>
        <w:jc w:val="both"/>
        <w:rPr>
          <w:rFonts w:cs="Times New Roman"/>
          <w:szCs w:val="24"/>
        </w:rPr>
      </w:pPr>
    </w:p>
    <w:p w14:paraId="098A488A" w14:textId="77777777" w:rsidR="005E0626" w:rsidRDefault="005E0626" w:rsidP="005E062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Executor:   John Warde of Boughton by King’s Thorpe(q.v.).    (ibid.)</w:t>
      </w:r>
    </w:p>
    <w:p w14:paraId="190D8856" w14:textId="77777777" w:rsidR="005E0626" w:rsidRDefault="005E0626" w:rsidP="005E0626">
      <w:pPr>
        <w:pStyle w:val="NoSpacing"/>
        <w:jc w:val="both"/>
        <w:rPr>
          <w:rFonts w:cs="Times New Roman"/>
          <w:szCs w:val="24"/>
        </w:rPr>
      </w:pPr>
    </w:p>
    <w:p w14:paraId="3734198B" w14:textId="77777777" w:rsidR="005E0626" w:rsidRDefault="005E0626" w:rsidP="005E0626">
      <w:pPr>
        <w:pStyle w:val="NoSpacing"/>
        <w:jc w:val="both"/>
        <w:rPr>
          <w:rFonts w:cs="Times New Roman"/>
          <w:szCs w:val="24"/>
        </w:rPr>
      </w:pPr>
    </w:p>
    <w:p w14:paraId="64C4BC37" w14:textId="77777777" w:rsidR="005E0626" w:rsidRDefault="005E0626" w:rsidP="005E062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August 2023</w:t>
      </w:r>
    </w:p>
    <w:p w14:paraId="78BD1F1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020F5" w14:textId="77777777" w:rsidR="005E0626" w:rsidRDefault="005E0626" w:rsidP="009139A6">
      <w:r>
        <w:separator/>
      </w:r>
    </w:p>
  </w:endnote>
  <w:endnote w:type="continuationSeparator" w:id="0">
    <w:p w14:paraId="495723C3" w14:textId="77777777" w:rsidR="005E0626" w:rsidRDefault="005E06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0ED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10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B4A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FA508" w14:textId="77777777" w:rsidR="005E0626" w:rsidRDefault="005E0626" w:rsidP="009139A6">
      <w:r>
        <w:separator/>
      </w:r>
    </w:p>
  </w:footnote>
  <w:footnote w:type="continuationSeparator" w:id="0">
    <w:p w14:paraId="5E018794" w14:textId="77777777" w:rsidR="005E0626" w:rsidRDefault="005E06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2A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17B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85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626"/>
    <w:rsid w:val="000666E0"/>
    <w:rsid w:val="002510B7"/>
    <w:rsid w:val="005C130B"/>
    <w:rsid w:val="005E062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BD6CB"/>
  <w15:chartTrackingRefBased/>
  <w15:docId w15:val="{C8674368-5297-49B6-B9E8-371D5329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E06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2023-10-07T06:47:00Z</dcterms:created>
  <dcterms:modified xsi:type="dcterms:W3CDTF">2023-10-07T06:48:00Z</dcterms:modified>
</cp:coreProperties>
</file>